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DA19C" w14:textId="77777777" w:rsidR="0086536D" w:rsidRDefault="0086536D" w:rsidP="0086536D">
      <w:pPr>
        <w:pStyle w:val="NoSpacing"/>
      </w:pPr>
      <w:r>
        <w:rPr>
          <w:u w:val="single"/>
        </w:rPr>
        <w:t>Robert PORTYNGTON</w:t>
      </w:r>
      <w:r>
        <w:t xml:space="preserve">    </w:t>
      </w:r>
      <w:proofErr w:type="gramStart"/>
      <w:r>
        <w:t xml:space="preserve">   (</w:t>
      </w:r>
      <w:proofErr w:type="gramEnd"/>
      <w:r>
        <w:t>fl.1481)</w:t>
      </w:r>
    </w:p>
    <w:p w14:paraId="1B2D9293" w14:textId="77777777" w:rsidR="0086536D" w:rsidRDefault="0086536D" w:rsidP="0086536D">
      <w:pPr>
        <w:pStyle w:val="NoSpacing"/>
      </w:pPr>
    </w:p>
    <w:p w14:paraId="3E5CCE05" w14:textId="77777777" w:rsidR="0086536D" w:rsidRDefault="0086536D" w:rsidP="0086536D">
      <w:pPr>
        <w:pStyle w:val="NoSpacing"/>
      </w:pPr>
    </w:p>
    <w:p w14:paraId="09586DA3" w14:textId="77777777" w:rsidR="0086536D" w:rsidRDefault="0086536D" w:rsidP="0086536D">
      <w:pPr>
        <w:pStyle w:val="NoSpacing"/>
      </w:pPr>
      <w:r>
        <w:t>= Juliana(q.v.).</w:t>
      </w:r>
    </w:p>
    <w:p w14:paraId="2072B532" w14:textId="77777777" w:rsidR="0086536D" w:rsidRDefault="0086536D" w:rsidP="0086536D">
      <w:pPr>
        <w:pStyle w:val="NoSpacing"/>
      </w:pPr>
      <w:r>
        <w:t>(“The Register of Thomas Rotherham, Archbishop of York 1480-1500</w:t>
      </w:r>
    </w:p>
    <w:p w14:paraId="6B9E14BB" w14:textId="77777777" w:rsidR="0086536D" w:rsidRDefault="0086536D" w:rsidP="0086536D">
      <w:pPr>
        <w:pStyle w:val="NoSpacing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p.10)</w:t>
      </w:r>
    </w:p>
    <w:p w14:paraId="2A8E3469" w14:textId="77777777" w:rsidR="0086536D" w:rsidRDefault="0086536D" w:rsidP="0086536D">
      <w:pPr>
        <w:pStyle w:val="NoSpacing"/>
      </w:pPr>
    </w:p>
    <w:p w14:paraId="2C7D57F8" w14:textId="77777777" w:rsidR="0086536D" w:rsidRDefault="0086536D" w:rsidP="0086536D">
      <w:pPr>
        <w:pStyle w:val="NoSpacing"/>
      </w:pPr>
    </w:p>
    <w:p w14:paraId="5FA484EE" w14:textId="77777777" w:rsidR="0086536D" w:rsidRDefault="0086536D" w:rsidP="0086536D">
      <w:pPr>
        <w:pStyle w:val="NoSpacing"/>
      </w:pPr>
      <w:r>
        <w:t>29 Oct.1481</w:t>
      </w:r>
      <w:r>
        <w:tab/>
        <w:t xml:space="preserve">They and Thomas </w:t>
      </w:r>
      <w:proofErr w:type="spellStart"/>
      <w:r>
        <w:t>Portyngton</w:t>
      </w:r>
      <w:proofErr w:type="spellEnd"/>
      <w:r>
        <w:t>, Treasurer of York(q.v.), were licensed to</w:t>
      </w:r>
    </w:p>
    <w:p w14:paraId="458C955F" w14:textId="77777777" w:rsidR="0086536D" w:rsidRDefault="0086536D" w:rsidP="0086536D">
      <w:pPr>
        <w:pStyle w:val="NoSpacing"/>
      </w:pPr>
      <w:r>
        <w:tab/>
      </w:r>
      <w:r>
        <w:tab/>
        <w:t xml:space="preserve">have mass and office celebrated in the chapel of </w:t>
      </w:r>
      <w:proofErr w:type="spellStart"/>
      <w:r>
        <w:t>Portington</w:t>
      </w:r>
      <w:proofErr w:type="spellEnd"/>
      <w:r>
        <w:t>, East Riding</w:t>
      </w:r>
    </w:p>
    <w:p w14:paraId="3D4B4177" w14:textId="77777777" w:rsidR="0086536D" w:rsidRDefault="0086536D" w:rsidP="0086536D">
      <w:pPr>
        <w:pStyle w:val="NoSpacing"/>
      </w:pPr>
      <w:r>
        <w:tab/>
      </w:r>
      <w:r>
        <w:tab/>
        <w:t>of Yorkshire, during pleasure.   (ibid.)</w:t>
      </w:r>
    </w:p>
    <w:p w14:paraId="0B1B57E9" w14:textId="77777777" w:rsidR="0086536D" w:rsidRDefault="0086536D" w:rsidP="0086536D">
      <w:pPr>
        <w:pStyle w:val="NoSpacing"/>
      </w:pPr>
    </w:p>
    <w:p w14:paraId="33084BC7" w14:textId="77777777" w:rsidR="0086536D" w:rsidRDefault="0086536D" w:rsidP="0086536D">
      <w:pPr>
        <w:pStyle w:val="NoSpacing"/>
      </w:pPr>
    </w:p>
    <w:p w14:paraId="604FEBBB" w14:textId="77777777" w:rsidR="0086536D" w:rsidRDefault="0086536D" w:rsidP="0086536D">
      <w:pPr>
        <w:pStyle w:val="NoSpacing"/>
      </w:pPr>
      <w:r>
        <w:t>22 March 2019</w:t>
      </w:r>
    </w:p>
    <w:p w14:paraId="397827DB" w14:textId="77777777" w:rsidR="006B2F86" w:rsidRPr="00E71FC3" w:rsidRDefault="0086536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CBEF5" w14:textId="77777777" w:rsidR="0086536D" w:rsidRDefault="0086536D" w:rsidP="00E71FC3">
      <w:pPr>
        <w:spacing w:after="0" w:line="240" w:lineRule="auto"/>
      </w:pPr>
      <w:r>
        <w:separator/>
      </w:r>
    </w:p>
  </w:endnote>
  <w:endnote w:type="continuationSeparator" w:id="0">
    <w:p w14:paraId="658A455C" w14:textId="77777777" w:rsidR="0086536D" w:rsidRDefault="0086536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8071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DCD41" w14:textId="77777777" w:rsidR="0086536D" w:rsidRDefault="0086536D" w:rsidP="00E71FC3">
      <w:pPr>
        <w:spacing w:after="0" w:line="240" w:lineRule="auto"/>
      </w:pPr>
      <w:r>
        <w:separator/>
      </w:r>
    </w:p>
  </w:footnote>
  <w:footnote w:type="continuationSeparator" w:id="0">
    <w:p w14:paraId="5896BA4C" w14:textId="77777777" w:rsidR="0086536D" w:rsidRDefault="0086536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36D"/>
    <w:rsid w:val="001A7C09"/>
    <w:rsid w:val="00577BD5"/>
    <w:rsid w:val="00656CBA"/>
    <w:rsid w:val="006A1F77"/>
    <w:rsid w:val="00733BE7"/>
    <w:rsid w:val="0086536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809DF"/>
  <w15:chartTrackingRefBased/>
  <w15:docId w15:val="{C29BC301-9138-42B2-91F1-197373340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2019-03-27T22:22:00Z</dcterms:created>
  <dcterms:modified xsi:type="dcterms:W3CDTF">2019-03-27T22:22:00Z</dcterms:modified>
</cp:coreProperties>
</file>